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MESSANGER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Havant, Hampshire.</w:t>
      </w: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Agnes(q.v.).</w:t>
      </w:r>
    </w:p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Executrix:   Agnes.   (ibid.)</w:t>
      </w: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</w:p>
    <w:p w:rsidR="00AF6233" w:rsidRDefault="00AF6233" w:rsidP="00AF62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2017</w:t>
      </w:r>
    </w:p>
    <w:p w:rsidR="006B2F86" w:rsidRPr="00E71FC3" w:rsidRDefault="00AF62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33" w:rsidRDefault="00AF6233" w:rsidP="00E71FC3">
      <w:r>
        <w:separator/>
      </w:r>
    </w:p>
  </w:endnote>
  <w:endnote w:type="continuationSeparator" w:id="0">
    <w:p w:rsidR="00AF6233" w:rsidRDefault="00AF62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33" w:rsidRDefault="00AF6233" w:rsidP="00E71FC3">
      <w:r>
        <w:separator/>
      </w:r>
    </w:p>
  </w:footnote>
  <w:footnote w:type="continuationSeparator" w:id="0">
    <w:p w:rsidR="00AF6233" w:rsidRDefault="00AF62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233"/>
    <w:rsid w:val="001A7C09"/>
    <w:rsid w:val="00577BD5"/>
    <w:rsid w:val="00656CBA"/>
    <w:rsid w:val="006A1F77"/>
    <w:rsid w:val="00733BE7"/>
    <w:rsid w:val="00AB52E8"/>
    <w:rsid w:val="00AF623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634335-2DB4-42BF-9BF6-4F78F359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62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62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2017-09-18T18:50:00Z</dcterms:created>
  <dcterms:modified xsi:type="dcterms:W3CDTF">2017-09-18T18:50:00Z</dcterms:modified>
</cp:coreProperties>
</file>